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41C47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Bartholomew JOHNSON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C2D89B7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Woodmansey, East Riding of Yorkshire. Husbandman.</w:t>
      </w:r>
    </w:p>
    <w:p w14:paraId="6A08F49D" w14:textId="77777777" w:rsidR="006A5CDB" w:rsidRDefault="006A5CDB" w:rsidP="006A5CDB">
      <w:pPr>
        <w:pStyle w:val="NoSpacing"/>
        <w:rPr>
          <w:rFonts w:cs="Times New Roman"/>
          <w:szCs w:val="24"/>
        </w:rPr>
      </w:pPr>
    </w:p>
    <w:p w14:paraId="749D21A5" w14:textId="77777777" w:rsidR="006A5CDB" w:rsidRDefault="006A5CDB" w:rsidP="006A5CDB">
      <w:pPr>
        <w:pStyle w:val="NoSpacing"/>
        <w:rPr>
          <w:rFonts w:cs="Times New Roman"/>
          <w:szCs w:val="24"/>
        </w:rPr>
      </w:pPr>
    </w:p>
    <w:p w14:paraId="4B20A563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Ralph Same, Abbot of Meaux(q.v.),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3E7596EA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402B6194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B4B4B0C" w14:textId="77777777" w:rsidR="006A5CDB" w:rsidRDefault="006A5CDB" w:rsidP="006A5CDB">
      <w:pPr>
        <w:pStyle w:val="NoSpacing"/>
        <w:rPr>
          <w:rFonts w:cs="Times New Roman"/>
          <w:szCs w:val="24"/>
        </w:rPr>
      </w:pPr>
    </w:p>
    <w:p w14:paraId="728AF4DB" w14:textId="77777777" w:rsidR="006A5CDB" w:rsidRDefault="006A5CDB" w:rsidP="006A5CDB">
      <w:pPr>
        <w:pStyle w:val="NoSpacing"/>
        <w:rPr>
          <w:rFonts w:cs="Times New Roman"/>
          <w:szCs w:val="24"/>
        </w:rPr>
      </w:pPr>
    </w:p>
    <w:p w14:paraId="57E06C2B" w14:textId="77777777" w:rsidR="006A5CDB" w:rsidRDefault="006A5CDB" w:rsidP="006A5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2024</w:t>
      </w:r>
    </w:p>
    <w:p w14:paraId="1E7A12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F0756" w14:textId="77777777" w:rsidR="006A5CDB" w:rsidRDefault="006A5CDB" w:rsidP="009139A6">
      <w:r>
        <w:separator/>
      </w:r>
    </w:p>
  </w:endnote>
  <w:endnote w:type="continuationSeparator" w:id="0">
    <w:p w14:paraId="5C827B8D" w14:textId="77777777" w:rsidR="006A5CDB" w:rsidRDefault="006A5C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B08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C78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15E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E4D23" w14:textId="77777777" w:rsidR="006A5CDB" w:rsidRDefault="006A5CDB" w:rsidP="009139A6">
      <w:r>
        <w:separator/>
      </w:r>
    </w:p>
  </w:footnote>
  <w:footnote w:type="continuationSeparator" w:id="0">
    <w:p w14:paraId="5DD256C1" w14:textId="77777777" w:rsidR="006A5CDB" w:rsidRDefault="006A5C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021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EB0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436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DB"/>
    <w:rsid w:val="000666E0"/>
    <w:rsid w:val="002510B7"/>
    <w:rsid w:val="00270799"/>
    <w:rsid w:val="005C130B"/>
    <w:rsid w:val="006A5CD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D02AF"/>
  <w15:chartTrackingRefBased/>
  <w15:docId w15:val="{A28C2E15-A24E-439C-A0AD-2F53480F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5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2024-05-03T19:49:00Z</dcterms:created>
  <dcterms:modified xsi:type="dcterms:W3CDTF">2024-05-03T19:49:00Z</dcterms:modified>
</cp:coreProperties>
</file>